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95" w:rsidRDefault="00736695" w:rsidP="00012344">
      <w:pPr>
        <w:pStyle w:val="Heading1"/>
        <w:rPr>
          <w:b/>
          <w:lang w:val="ru-RU"/>
        </w:rPr>
      </w:pPr>
    </w:p>
    <w:p w:rsidR="00736695" w:rsidRDefault="00736695" w:rsidP="00012344">
      <w:pPr>
        <w:framePr w:hSpace="141" w:wrap="around" w:vAnchor="text" w:hAnchor="page" w:x="6016" w:y="1"/>
        <w:rPr>
          <w:noProof/>
        </w:rPr>
      </w:pPr>
      <w:r w:rsidRPr="0001059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36695" w:rsidRDefault="00736695" w:rsidP="00012344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736695" w:rsidRDefault="00736695" w:rsidP="00012344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36695" w:rsidRDefault="00736695" w:rsidP="00012344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36695" w:rsidRPr="0039378D" w:rsidRDefault="00736695" w:rsidP="00012344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36695" w:rsidRDefault="00736695" w:rsidP="00012344"/>
    <w:p w:rsidR="00736695" w:rsidRPr="0039378D" w:rsidRDefault="00736695" w:rsidP="00012344">
      <w:pPr>
        <w:rPr>
          <w:sz w:val="28"/>
          <w:szCs w:val="28"/>
        </w:rPr>
      </w:pPr>
      <w:r>
        <w:rPr>
          <w:sz w:val="28"/>
          <w:szCs w:val="28"/>
          <w:lang w:val="ru-RU"/>
        </w:rPr>
        <w:t>22  червня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167</w:t>
      </w:r>
      <w:r w:rsidRPr="0039378D">
        <w:rPr>
          <w:sz w:val="28"/>
          <w:szCs w:val="28"/>
        </w:rPr>
        <w:t xml:space="preserve">-к </w:t>
      </w:r>
    </w:p>
    <w:p w:rsidR="00736695" w:rsidRPr="0039378D" w:rsidRDefault="00736695" w:rsidP="00012344">
      <w:pPr>
        <w:rPr>
          <w:b/>
        </w:rPr>
      </w:pPr>
    </w:p>
    <w:p w:rsidR="00736695" w:rsidRPr="005B6AF9" w:rsidRDefault="00736695" w:rsidP="00012344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Міговій Т.Ф.</w:t>
      </w:r>
    </w:p>
    <w:p w:rsidR="00736695" w:rsidRDefault="00736695" w:rsidP="00012344">
      <w:pPr>
        <w:jc w:val="center"/>
        <w:rPr>
          <w:sz w:val="28"/>
        </w:rPr>
      </w:pPr>
    </w:p>
    <w:p w:rsidR="00736695" w:rsidRPr="001B36F7" w:rsidRDefault="00736695" w:rsidP="00012344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пунктів7, 13, 20  частини 4 </w:t>
      </w:r>
      <w:r w:rsidRPr="001B36F7">
        <w:rPr>
          <w:sz w:val="28"/>
          <w:szCs w:val="28"/>
        </w:rPr>
        <w:t xml:space="preserve">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заявуМігової Т.Ф.:</w:t>
      </w:r>
    </w:p>
    <w:p w:rsidR="00736695" w:rsidRDefault="00736695" w:rsidP="00012344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Міговій Тетяні Федорівні,  головному спеціалісту по зверненням громадян відділу організаційної та кадрової роботи міської ради,  щорічну основну відпустку тривалістю 30 календарних </w:t>
      </w:r>
      <w:r w:rsidRPr="00A77CE7">
        <w:rPr>
          <w:highlight w:val="black"/>
        </w:rPr>
        <w:t>днівз 05 липня  2021 року по 03 серпня 2021 року включно,  за період роботи з 14 грудня 2020 року  по 13 грудня 2021 року.</w:t>
      </w:r>
      <w:r>
        <w:t xml:space="preserve"> </w:t>
      </w:r>
    </w:p>
    <w:p w:rsidR="00736695" w:rsidRPr="00C37068" w:rsidRDefault="00736695" w:rsidP="00012344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Міговій Т.Ф.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36695" w:rsidRPr="005B6AF9" w:rsidRDefault="00736695" w:rsidP="00012344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736695" w:rsidRDefault="00736695" w:rsidP="0001234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 міської ради Малєва О.</w:t>
      </w:r>
    </w:p>
    <w:p w:rsidR="00736695" w:rsidRPr="0039378D" w:rsidRDefault="00736695" w:rsidP="00012344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Мігової Т.Ф. від 14 червня 2021 року.</w:t>
      </w:r>
    </w:p>
    <w:p w:rsidR="00736695" w:rsidRPr="0039378D" w:rsidRDefault="00736695" w:rsidP="00012344">
      <w:pPr>
        <w:pStyle w:val="Heading2"/>
      </w:pPr>
    </w:p>
    <w:p w:rsidR="00736695" w:rsidRPr="000917CC" w:rsidRDefault="00736695" w:rsidP="00012344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36695" w:rsidRDefault="00736695" w:rsidP="00012344">
      <w:pPr>
        <w:pStyle w:val="Heading2"/>
      </w:pPr>
    </w:p>
    <w:p w:rsidR="00736695" w:rsidRDefault="00736695" w:rsidP="00012344">
      <w:pPr>
        <w:pStyle w:val="Heading2"/>
      </w:pPr>
    </w:p>
    <w:p w:rsidR="00736695" w:rsidRDefault="00736695" w:rsidP="00012344">
      <w:pPr>
        <w:pStyle w:val="Heading2"/>
      </w:pPr>
      <w:r>
        <w:t>З розпорядженням ознайомлена</w:t>
      </w:r>
      <w:r>
        <w:tab/>
        <w:t>_____________    Т.Мігова</w:t>
      </w:r>
    </w:p>
    <w:p w:rsidR="00736695" w:rsidRPr="002D6B80" w:rsidRDefault="00736695" w:rsidP="00012344">
      <w:pPr>
        <w:rPr>
          <w:u w:val="single"/>
        </w:rPr>
      </w:pPr>
    </w:p>
    <w:p w:rsidR="00736695" w:rsidRDefault="00736695" w:rsidP="00012344"/>
    <w:p w:rsidR="00736695" w:rsidRDefault="00736695" w:rsidP="00012344"/>
    <w:p w:rsidR="00736695" w:rsidRDefault="00736695" w:rsidP="00012344"/>
    <w:p w:rsidR="00736695" w:rsidRPr="00E96A52" w:rsidRDefault="00736695" w:rsidP="0001234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36695" w:rsidRPr="00E96A52" w:rsidRDefault="00736695" w:rsidP="0001234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__________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_____</w:t>
      </w:r>
    </w:p>
    <w:p w:rsidR="00736695" w:rsidRDefault="00736695" w:rsidP="0001234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95" w:rsidRPr="00A84420" w:rsidRDefault="00736695" w:rsidP="007E635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затвердженнязведеної інструкції з охорони праці та пожежної безпеки для працівників  виконавчого комітетуАрцизької міської ради</w:t>
      </w:r>
      <w:bookmarkStart w:id="0" w:name="_GoBack"/>
      <w:bookmarkEnd w:id="0"/>
    </w:p>
    <w:p w:rsidR="00736695" w:rsidRPr="00CF77D5" w:rsidRDefault="00736695" w:rsidP="0001234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36695" w:rsidRPr="00E05F39" w:rsidRDefault="00736695" w:rsidP="0001234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36695" w:rsidRPr="00E05F39" w:rsidRDefault="00736695" w:rsidP="0001234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736695" w:rsidRPr="00E05F39" w:rsidRDefault="00736695" w:rsidP="00012344">
      <w:pPr>
        <w:rPr>
          <w:b/>
          <w:sz w:val="28"/>
          <w:szCs w:val="28"/>
        </w:rPr>
      </w:pPr>
    </w:p>
    <w:p w:rsidR="00736695" w:rsidRDefault="00736695" w:rsidP="00012344">
      <w:pPr>
        <w:rPr>
          <w:sz w:val="28"/>
          <w:szCs w:val="28"/>
        </w:rPr>
      </w:pPr>
    </w:p>
    <w:p w:rsidR="00736695" w:rsidRPr="00E05F39" w:rsidRDefault="00736695" w:rsidP="00012344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36695" w:rsidRPr="00E05F39" w:rsidRDefault="00736695" w:rsidP="0001234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736695" w:rsidRPr="00E05F39" w:rsidRDefault="00736695" w:rsidP="00012344">
      <w:pPr>
        <w:rPr>
          <w:sz w:val="28"/>
          <w:szCs w:val="28"/>
        </w:rPr>
      </w:pPr>
    </w:p>
    <w:p w:rsidR="00736695" w:rsidRDefault="00736695" w:rsidP="00012344">
      <w:pPr>
        <w:rPr>
          <w:sz w:val="28"/>
          <w:szCs w:val="28"/>
        </w:rPr>
      </w:pPr>
    </w:p>
    <w:p w:rsidR="00736695" w:rsidRDefault="00736695" w:rsidP="00012344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736695" w:rsidRPr="00E05F39" w:rsidRDefault="00736695" w:rsidP="00012344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736695" w:rsidRPr="00E05F39" w:rsidRDefault="00736695" w:rsidP="00012344">
      <w:pPr>
        <w:rPr>
          <w:sz w:val="28"/>
          <w:szCs w:val="28"/>
        </w:rPr>
      </w:pPr>
    </w:p>
    <w:p w:rsidR="00736695" w:rsidRDefault="00736695" w:rsidP="00012344"/>
    <w:p w:rsidR="00736695" w:rsidRDefault="00736695" w:rsidP="00012344"/>
    <w:p w:rsidR="00736695" w:rsidRPr="00A77CE7" w:rsidRDefault="00736695" w:rsidP="00012344"/>
    <w:p w:rsidR="00736695" w:rsidRDefault="00736695" w:rsidP="00012344"/>
    <w:p w:rsidR="00736695" w:rsidRDefault="00736695" w:rsidP="00012344"/>
    <w:p w:rsidR="00736695" w:rsidRPr="006D7188" w:rsidRDefault="00736695" w:rsidP="00012344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  <w:r>
        <w:rPr>
          <w:sz w:val="24"/>
          <w:szCs w:val="24"/>
        </w:rPr>
        <w:t>Карайван Т.М.</w:t>
      </w:r>
      <w:r w:rsidRPr="006D7188">
        <w:rPr>
          <w:sz w:val="24"/>
          <w:szCs w:val="24"/>
        </w:rPr>
        <w:t xml:space="preserve">., головний спеціаліст </w:t>
      </w:r>
      <w:r>
        <w:rPr>
          <w:sz w:val="24"/>
          <w:szCs w:val="24"/>
        </w:rPr>
        <w:t>відділу організаційної та кадрової роботи</w:t>
      </w:r>
    </w:p>
    <w:p w:rsidR="00736695" w:rsidRDefault="00736695" w:rsidP="00012344"/>
    <w:p w:rsidR="00736695" w:rsidRDefault="00736695"/>
    <w:sectPr w:rsidR="00736695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344"/>
    <w:rsid w:val="00010597"/>
    <w:rsid w:val="00012344"/>
    <w:rsid w:val="00020D22"/>
    <w:rsid w:val="000917CC"/>
    <w:rsid w:val="000D4523"/>
    <w:rsid w:val="001B36F7"/>
    <w:rsid w:val="002D6B80"/>
    <w:rsid w:val="003010A8"/>
    <w:rsid w:val="00357583"/>
    <w:rsid w:val="0036529C"/>
    <w:rsid w:val="00371DA5"/>
    <w:rsid w:val="0039378D"/>
    <w:rsid w:val="003D21B6"/>
    <w:rsid w:val="005B6AF9"/>
    <w:rsid w:val="005E4AE2"/>
    <w:rsid w:val="006D7188"/>
    <w:rsid w:val="00730763"/>
    <w:rsid w:val="00736695"/>
    <w:rsid w:val="00740835"/>
    <w:rsid w:val="007735AB"/>
    <w:rsid w:val="007E6357"/>
    <w:rsid w:val="00811F20"/>
    <w:rsid w:val="009618B2"/>
    <w:rsid w:val="00A77CE7"/>
    <w:rsid w:val="00A84420"/>
    <w:rsid w:val="00BD73DB"/>
    <w:rsid w:val="00BE13F5"/>
    <w:rsid w:val="00C37068"/>
    <w:rsid w:val="00CF77D5"/>
    <w:rsid w:val="00E05F39"/>
    <w:rsid w:val="00E96A52"/>
    <w:rsid w:val="00EF0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344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2344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12344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234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1234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12344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1234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123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12344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12344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12344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1234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12344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2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2344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311</Words>
  <Characters>1775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2021-06-29T08:42:00Z</cp:lastPrinted>
  <dcterms:created xsi:type="dcterms:W3CDTF">2021-06-17T11:30:00Z</dcterms:created>
  <dcterms:modified xsi:type="dcterms:W3CDTF">2022-01-11T12:19:00Z</dcterms:modified>
</cp:coreProperties>
</file>